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5ca0f42" w14:textId="5ca0f42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342DA9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42DA9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42D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2DA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2DA9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2DA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2DA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2103A-0EBA-483A-8620-A1E4A2140CB7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OD Jašaragić, Mamut &amp; Stojan d.o.o.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